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F7" w:rsidRPr="003E7EBB" w:rsidRDefault="009400F7" w:rsidP="0072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7EBB">
        <w:rPr>
          <w:rFonts w:ascii="Times New Roman" w:hAnsi="Times New Roman" w:cs="Times New Roman"/>
          <w:b/>
          <w:bCs/>
          <w:sz w:val="20"/>
          <w:szCs w:val="20"/>
        </w:rPr>
        <w:t>РОССИЙСКАЯ ФЕДЕРАЦИЯ</w:t>
      </w:r>
    </w:p>
    <w:p w:rsidR="009400F7" w:rsidRPr="003E7EBB" w:rsidRDefault="009400F7" w:rsidP="0072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БРЯНСКАЯ ОБЛАСТЬ УНЕЧ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СКИЙ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РАЙОН </w:t>
      </w:r>
    </w:p>
    <w:p w:rsidR="009400F7" w:rsidRPr="003E7EBB" w:rsidRDefault="009400F7" w:rsidP="0072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БЕРЕЗИНСКАЯ СЕЛЬСКАЯ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 АДМИНИСТРАЦИЯ</w:t>
      </w:r>
    </w:p>
    <w:p w:rsidR="009400F7" w:rsidRDefault="009400F7" w:rsidP="00927F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400F7" w:rsidRPr="003E7EBB" w:rsidRDefault="009400F7" w:rsidP="00927F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ПОСТАНОВЛЕНИЕ</w:t>
      </w:r>
    </w:p>
    <w:p w:rsidR="009400F7" w:rsidRPr="00677979" w:rsidRDefault="009400F7" w:rsidP="0072757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A7A8F">
        <w:rPr>
          <w:rFonts w:ascii="Times New Roman" w:hAnsi="Times New Roman" w:cs="Times New Roman"/>
          <w:b/>
          <w:bCs/>
          <w:sz w:val="20"/>
          <w:szCs w:val="20"/>
        </w:rPr>
        <w:t>от «</w:t>
      </w: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» </w:t>
      </w:r>
      <w:r>
        <w:rPr>
          <w:rFonts w:ascii="Times New Roman" w:hAnsi="Times New Roman" w:cs="Times New Roman"/>
          <w:b/>
          <w:bCs/>
          <w:sz w:val="20"/>
          <w:szCs w:val="20"/>
        </w:rPr>
        <w:t>ноября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 201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 года № </w:t>
      </w:r>
      <w:r>
        <w:rPr>
          <w:rFonts w:ascii="Times New Roman" w:hAnsi="Times New Roman" w:cs="Times New Roman"/>
          <w:b/>
          <w:bCs/>
          <w:sz w:val="20"/>
          <w:szCs w:val="20"/>
        </w:rPr>
        <w:t>31</w:t>
      </w:r>
    </w:p>
    <w:p w:rsidR="009400F7" w:rsidRPr="00677979" w:rsidRDefault="009400F7" w:rsidP="0072757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д. Березина</w:t>
      </w:r>
    </w:p>
    <w:p w:rsidR="009400F7" w:rsidRDefault="009400F7" w:rsidP="00727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Об утверждении списка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собственников </w:t>
      </w:r>
    </w:p>
    <w:p w:rsidR="009400F7" w:rsidRDefault="009400F7" w:rsidP="00727576">
      <w:pPr>
        <w:spacing w:after="0" w:line="240" w:lineRule="auto"/>
        <w:jc w:val="both"/>
      </w:pP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невостребованных земельных долей </w:t>
      </w:r>
      <w:r>
        <w:rPr>
          <w:rFonts w:ascii="Times New Roman" w:hAnsi="Times New Roman" w:cs="Times New Roman"/>
          <w:b/>
          <w:bCs/>
          <w:sz w:val="20"/>
          <w:szCs w:val="20"/>
        </w:rPr>
        <w:t>СПК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«Победа»</w:t>
      </w:r>
      <w:r w:rsidRPr="003D28AD">
        <w:t xml:space="preserve"> </w:t>
      </w:r>
    </w:p>
    <w:p w:rsidR="009400F7" w:rsidRPr="003E7EBB" w:rsidRDefault="009400F7" w:rsidP="00727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28AD">
        <w:rPr>
          <w:rFonts w:ascii="Times New Roman" w:hAnsi="Times New Roman" w:cs="Times New Roman"/>
          <w:b/>
          <w:bCs/>
          <w:sz w:val="20"/>
          <w:szCs w:val="20"/>
        </w:rPr>
        <w:t>(бывшее СХП «Надежда»)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9400F7" w:rsidRPr="003E7EBB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Федерального закона от 24.07.2002 года №101-ФЗ «Об обороте земель сельскохозяйственного назначения» Администрацией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ского района Брянской области в </w:t>
      </w:r>
      <w:r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3E7EBB">
        <w:rPr>
          <w:rFonts w:ascii="Times New Roman" w:hAnsi="Times New Roman" w:cs="Times New Roman"/>
          <w:sz w:val="20"/>
          <w:szCs w:val="20"/>
        </w:rPr>
        <w:t>газете</w:t>
      </w:r>
      <w:r w:rsidRPr="00317DEF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F060D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июля</w:t>
      </w:r>
      <w:r w:rsidRPr="00F060D8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F060D8">
        <w:rPr>
          <w:rFonts w:ascii="Times New Roman" w:hAnsi="Times New Roman" w:cs="Times New Roman"/>
          <w:sz w:val="20"/>
          <w:szCs w:val="20"/>
        </w:rPr>
        <w:t xml:space="preserve"> года №</w:t>
      </w:r>
      <w:r>
        <w:rPr>
          <w:rFonts w:ascii="Times New Roman" w:hAnsi="Times New Roman" w:cs="Times New Roman"/>
          <w:sz w:val="20"/>
          <w:szCs w:val="20"/>
        </w:rPr>
        <w:t>52</w:t>
      </w:r>
      <w:r w:rsidRPr="00F060D8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10288</w:t>
      </w:r>
      <w:r w:rsidRPr="00F060D8">
        <w:rPr>
          <w:rFonts w:ascii="Times New Roman" w:hAnsi="Times New Roman" w:cs="Times New Roman"/>
          <w:sz w:val="20"/>
          <w:szCs w:val="20"/>
        </w:rPr>
        <w:t>)</w:t>
      </w:r>
      <w:r w:rsidRPr="00285B3B"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 xml:space="preserve">и на </w:t>
      </w:r>
      <w:r>
        <w:rPr>
          <w:rFonts w:ascii="Times New Roman" w:hAnsi="Times New Roman" w:cs="Times New Roman"/>
          <w:sz w:val="20"/>
          <w:szCs w:val="20"/>
        </w:rPr>
        <w:t>сайте администрации Унечского района Брянской области:</w:t>
      </w:r>
      <w:r w:rsidRPr="00703675">
        <w:rPr>
          <w:sz w:val="20"/>
          <w:szCs w:val="20"/>
        </w:rPr>
        <w:t xml:space="preserve"> </w:t>
      </w:r>
      <w:r w:rsidRPr="008F295E">
        <w:rPr>
          <w:rFonts w:ascii="Times New Roman" w:hAnsi="Times New Roman" w:cs="Times New Roman"/>
        </w:rPr>
        <w:t>http://www.unradm.ru/?p=44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>
        <w:rPr>
          <w:rFonts w:ascii="Times New Roman" w:hAnsi="Times New Roman" w:cs="Times New Roman"/>
          <w:sz w:val="20"/>
          <w:szCs w:val="20"/>
        </w:rPr>
        <w:t xml:space="preserve">собственников земельных долей 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Pr="00AA7A8F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AA7A8F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77,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>
        <w:rPr>
          <w:rFonts w:ascii="Times New Roman" w:hAnsi="Times New Roman" w:cs="Times New Roman"/>
          <w:sz w:val="20"/>
          <w:szCs w:val="20"/>
        </w:rPr>
        <w:t>СПК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«Победа» (бывшее СХП «Надежда»)</w:t>
      </w:r>
      <w:r w:rsidRPr="003E7EBB">
        <w:rPr>
          <w:rFonts w:ascii="Times New Roman" w:hAnsi="Times New Roman" w:cs="Times New Roman"/>
          <w:sz w:val="20"/>
          <w:szCs w:val="20"/>
        </w:rPr>
        <w:t xml:space="preserve">, земельные доли которых могут быть признаны невостребованными. </w:t>
      </w:r>
    </w:p>
    <w:p w:rsidR="009400F7" w:rsidRPr="003E7EBB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  <w:r w:rsidRPr="000B2C9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сентября</w:t>
      </w:r>
      <w:r w:rsidRPr="000B2C94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0B2C94">
        <w:rPr>
          <w:rFonts w:ascii="Times New Roman" w:hAnsi="Times New Roman" w:cs="Times New Roman"/>
          <w:sz w:val="20"/>
          <w:szCs w:val="20"/>
        </w:rPr>
        <w:t xml:space="preserve"> года в </w:t>
      </w:r>
      <w:r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 w:cs="Times New Roman"/>
          <w:sz w:val="20"/>
          <w:szCs w:val="20"/>
        </w:rPr>
        <w:t xml:space="preserve">газете № </w:t>
      </w:r>
      <w:r w:rsidRPr="00E9306A">
        <w:rPr>
          <w:rFonts w:ascii="Times New Roman" w:hAnsi="Times New Roman" w:cs="Times New Roman"/>
          <w:sz w:val="20"/>
          <w:szCs w:val="20"/>
          <w:highlight w:val="yellow"/>
        </w:rPr>
        <w:t>19 (10255)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Pr="00577140">
        <w:rPr>
          <w:rFonts w:ascii="Times New Roman" w:hAnsi="Times New Roman" w:cs="Times New Roman"/>
          <w:sz w:val="20"/>
          <w:szCs w:val="20"/>
        </w:rPr>
        <w:t>и на сайте администрации Унечского района Брянской области: http://www.unradm.ru/?p=44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>
        <w:rPr>
          <w:rFonts w:ascii="Times New Roman" w:hAnsi="Times New Roman" w:cs="Times New Roman"/>
          <w:sz w:val="20"/>
          <w:szCs w:val="20"/>
        </w:rPr>
        <w:t>, а так же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информационных щитах, расположенных на территории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было дано объявление о проведении </w:t>
      </w:r>
      <w:r>
        <w:rPr>
          <w:rFonts w:ascii="Times New Roman" w:hAnsi="Times New Roman" w:cs="Times New Roman"/>
          <w:sz w:val="20"/>
          <w:szCs w:val="20"/>
        </w:rPr>
        <w:t>15</w:t>
      </w:r>
      <w:r w:rsidRPr="001A309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ноября</w:t>
      </w:r>
      <w:r w:rsidRPr="001A3096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1A3096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 </w:t>
      </w:r>
      <w:r w:rsidRPr="006C73C0">
        <w:rPr>
          <w:rFonts w:ascii="Times New Roman" w:hAnsi="Times New Roman" w:cs="Times New Roman"/>
          <w:sz w:val="20"/>
          <w:szCs w:val="20"/>
        </w:rPr>
        <w:t>Вопросом</w:t>
      </w:r>
      <w:r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9400F7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  <w:r w:rsidRPr="007F6D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ноября</w:t>
      </w:r>
      <w:r w:rsidRPr="007F6D05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F6D05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77,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>
        <w:rPr>
          <w:rFonts w:ascii="Times New Roman" w:hAnsi="Times New Roman" w:cs="Times New Roman"/>
          <w:sz w:val="20"/>
          <w:szCs w:val="20"/>
        </w:rPr>
        <w:t>СПК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Pr="00D96FD4">
        <w:rPr>
          <w:rFonts w:ascii="Times New Roman" w:hAnsi="Times New Roman" w:cs="Times New Roman"/>
          <w:sz w:val="20"/>
          <w:szCs w:val="20"/>
        </w:rPr>
        <w:t>«Победа» (бывшее СХП «Надежда»)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не состоялось по причине отсутствия кворума. Количество собственников земельных долей в праве общей долевой собственности на земельный участок из земель сельскохозяйственного назначения с кадастровым </w:t>
      </w:r>
      <w:r>
        <w:rPr>
          <w:rFonts w:ascii="Times New Roman" w:hAnsi="Times New Roman" w:cs="Times New Roman"/>
          <w:sz w:val="20"/>
          <w:szCs w:val="20"/>
        </w:rPr>
        <w:t xml:space="preserve">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77,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 w:rsidRPr="00F424AD">
        <w:rPr>
          <w:rFonts w:ascii="Times New Roman" w:hAnsi="Times New Roman" w:cs="Times New Roman"/>
          <w:sz w:val="20"/>
          <w:szCs w:val="20"/>
        </w:rPr>
        <w:t>СПК «Победа» (бывшее СХП «Надежда»)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составляет </w:t>
      </w:r>
      <w:r>
        <w:rPr>
          <w:rFonts w:ascii="Times New Roman" w:hAnsi="Times New Roman" w:cs="Times New Roman"/>
          <w:sz w:val="20"/>
          <w:szCs w:val="20"/>
        </w:rPr>
        <w:t>534</w:t>
      </w:r>
      <w:r w:rsidRPr="003E7EBB">
        <w:rPr>
          <w:rFonts w:ascii="Times New Roman" w:hAnsi="Times New Roman" w:cs="Times New Roman"/>
          <w:sz w:val="20"/>
          <w:szCs w:val="20"/>
        </w:rPr>
        <w:t xml:space="preserve"> человек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3E7EBB">
        <w:rPr>
          <w:rFonts w:ascii="Times New Roman" w:hAnsi="Times New Roman" w:cs="Times New Roman"/>
          <w:sz w:val="20"/>
          <w:szCs w:val="20"/>
        </w:rPr>
        <w:t xml:space="preserve">, долей </w:t>
      </w:r>
      <w:r>
        <w:rPr>
          <w:rFonts w:ascii="Times New Roman" w:hAnsi="Times New Roman" w:cs="Times New Roman"/>
          <w:sz w:val="20"/>
          <w:szCs w:val="20"/>
        </w:rPr>
        <w:t>534. На собрании не присутствовал ни один собственник</w:t>
      </w:r>
      <w:r w:rsidRPr="003E7EBB">
        <w:rPr>
          <w:rFonts w:ascii="Times New Roman" w:hAnsi="Times New Roman" w:cs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9400F7" w:rsidRPr="003E7EBB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9400F7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>В соответствии с ч.7 ст. 12.1. Федерального закона от 24.07.2002 года №101-ФЗ «Об обороте земель сельскохозяйственного назначения» с даты утверждения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вышеизложенного,</w:t>
      </w:r>
    </w:p>
    <w:p w:rsidR="009400F7" w:rsidRPr="003E7EBB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00F7" w:rsidRPr="00601403" w:rsidRDefault="009400F7" w:rsidP="006014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1403">
        <w:rPr>
          <w:rFonts w:ascii="Times New Roman" w:hAnsi="Times New Roman" w:cs="Times New Roman"/>
          <w:b/>
          <w:bCs/>
          <w:sz w:val="20"/>
          <w:szCs w:val="20"/>
        </w:rPr>
        <w:t>Постановляю:</w:t>
      </w:r>
    </w:p>
    <w:p w:rsidR="009400F7" w:rsidRPr="003E7EBB" w:rsidRDefault="009400F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00F7" w:rsidRPr="003E7EBB" w:rsidRDefault="009400F7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>
        <w:rPr>
          <w:rFonts w:ascii="Times New Roman" w:hAnsi="Times New Roman" w:cs="Times New Roman"/>
          <w:sz w:val="20"/>
          <w:szCs w:val="20"/>
        </w:rPr>
        <w:t xml:space="preserve">собственников </w:t>
      </w:r>
      <w:r>
        <w:rPr>
          <w:rFonts w:ascii="Times New Roman" w:hAnsi="Times New Roman" w:cs="Times New Roman"/>
          <w:sz w:val="20"/>
          <w:szCs w:val="20"/>
          <w:highlight w:val="yellow"/>
        </w:rPr>
        <w:t xml:space="preserve">202 (двести </w:t>
      </w:r>
      <w:r>
        <w:rPr>
          <w:rFonts w:ascii="Times New Roman" w:hAnsi="Times New Roman" w:cs="Times New Roman"/>
          <w:sz w:val="20"/>
          <w:szCs w:val="20"/>
        </w:rPr>
        <w:t>два</w:t>
      </w:r>
      <w:r w:rsidRPr="00AA7A8F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невостребованных земельных долей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с кадастровым 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77,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Унечский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район, </w:t>
      </w:r>
      <w:r>
        <w:rPr>
          <w:rFonts w:ascii="Times New Roman" w:hAnsi="Times New Roman" w:cs="Times New Roman"/>
          <w:sz w:val="20"/>
          <w:szCs w:val="20"/>
        </w:rPr>
        <w:t xml:space="preserve">СПК </w:t>
      </w:r>
      <w:r w:rsidRPr="00D14C46">
        <w:rPr>
          <w:rFonts w:ascii="Times New Roman" w:hAnsi="Times New Roman" w:cs="Times New Roman"/>
          <w:sz w:val="20"/>
          <w:szCs w:val="20"/>
        </w:rPr>
        <w:t>«Победа» (бывшее СХП «Надежда»)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9400F7" w:rsidRPr="003E7EBB" w:rsidRDefault="009400F7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невостребованными.</w:t>
      </w:r>
    </w:p>
    <w:p w:rsidR="009400F7" w:rsidRPr="003E7EBB" w:rsidRDefault="009400F7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>Контроль за исполнением настоящего постановления оставляю за собой</w:t>
      </w:r>
    </w:p>
    <w:p w:rsidR="009400F7" w:rsidRPr="003E7EBB" w:rsidRDefault="009400F7" w:rsidP="00927F3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00F7" w:rsidRPr="003E7EBB" w:rsidRDefault="009400F7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00F7" w:rsidRPr="003E7EBB" w:rsidRDefault="009400F7" w:rsidP="00927F3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00F7" w:rsidRDefault="009400F7" w:rsidP="009044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3E7EBB">
        <w:rPr>
          <w:rFonts w:ascii="Times New Roman" w:hAnsi="Times New Roman" w:cs="Times New Roman"/>
          <w:sz w:val="20"/>
          <w:szCs w:val="20"/>
        </w:rPr>
        <w:t xml:space="preserve">Глава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3E7EBB">
        <w:rPr>
          <w:rFonts w:ascii="Times New Roman" w:hAnsi="Times New Roman" w:cs="Times New Roman"/>
          <w:sz w:val="20"/>
          <w:szCs w:val="20"/>
        </w:rPr>
        <w:t>дминистрации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Хомякова Т.М.</w:t>
      </w:r>
    </w:p>
    <w:p w:rsidR="009400F7" w:rsidRDefault="009400F7" w:rsidP="0036168A">
      <w:pPr>
        <w:spacing w:after="0"/>
        <w:ind w:left="3540"/>
        <w:jc w:val="both"/>
        <w:rPr>
          <w:rFonts w:ascii="Times New Roman" w:hAnsi="Times New Roman" w:cs="Times New Roman"/>
        </w:rPr>
      </w:pPr>
    </w:p>
    <w:p w:rsidR="009400F7" w:rsidRDefault="009400F7" w:rsidP="00F22F26">
      <w:pPr>
        <w:spacing w:after="0"/>
        <w:ind w:left="425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№1 к Постановлению </w:t>
      </w:r>
      <w:r w:rsidRPr="00BC6357">
        <w:rPr>
          <w:rFonts w:ascii="Times New Roman" w:hAnsi="Times New Roman" w:cs="Times New Roman"/>
        </w:rPr>
        <w:t>Березинско</w:t>
      </w:r>
      <w:r>
        <w:rPr>
          <w:rFonts w:ascii="Times New Roman" w:hAnsi="Times New Roman" w:cs="Times New Roman"/>
        </w:rPr>
        <w:t>й</w:t>
      </w:r>
      <w:r w:rsidRPr="00BC63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сельской администрации Унечского района Брянской области </w:t>
      </w:r>
    </w:p>
    <w:p w:rsidR="009400F7" w:rsidRDefault="009400F7" w:rsidP="00F22F26">
      <w:pPr>
        <w:spacing w:after="0"/>
        <w:ind w:left="4253" w:firstLine="708"/>
        <w:jc w:val="both"/>
        <w:rPr>
          <w:rFonts w:ascii="Times New Roman" w:hAnsi="Times New Roman" w:cs="Times New Roman"/>
        </w:rPr>
      </w:pPr>
      <w:r w:rsidRPr="00AA7A8F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16</w:t>
      </w:r>
      <w:r w:rsidRPr="00AA7A8F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ноября</w:t>
      </w:r>
      <w:r w:rsidRPr="00AA7A8F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6</w:t>
      </w:r>
      <w:r w:rsidRPr="00AA7A8F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31</w:t>
      </w:r>
    </w:p>
    <w:p w:rsidR="009400F7" w:rsidRDefault="009400F7" w:rsidP="002F4A0A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bCs/>
        </w:rPr>
      </w:pPr>
    </w:p>
    <w:p w:rsidR="009400F7" w:rsidRDefault="009400F7" w:rsidP="007C0E7F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731A3F">
        <w:rPr>
          <w:rFonts w:ascii="Times New Roman" w:hAnsi="Times New Roman" w:cs="Times New Roman"/>
          <w:b/>
          <w:bCs/>
        </w:rPr>
        <w:t>№</w:t>
      </w:r>
      <w:r w:rsidRPr="00037BA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731A3F">
        <w:rPr>
          <w:rFonts w:ascii="Times New Roman" w:hAnsi="Times New Roman" w:cs="Times New Roman"/>
          <w:b/>
          <w:bCs/>
        </w:rPr>
        <w:t>Ф.И.О. собственника</w:t>
      </w:r>
      <w:r>
        <w:rPr>
          <w:rFonts w:ascii="Times New Roman" w:hAnsi="Times New Roman" w:cs="Times New Roman"/>
          <w:b/>
          <w:bCs/>
        </w:rPr>
        <w:tab/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Алесенко Владимир Матвеевич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Антипенко Виктор Макарович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Антипенко Виталий Викторович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DE6B68">
        <w:rPr>
          <w:rFonts w:ascii="Times New Roman" w:hAnsi="Times New Roman" w:cs="Times New Roman"/>
        </w:rPr>
        <w:t>нтоненко Александр Иванови</w:t>
      </w:r>
      <w:r>
        <w:rPr>
          <w:rFonts w:ascii="Times New Roman" w:hAnsi="Times New Roman" w:cs="Times New Roman"/>
        </w:rPr>
        <w:t>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Антоненко Мария Свиридовна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Безрученко Сергей  Георгиевич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Белая Татьяна Павловна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Белый Владимир Алексеевич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Белый Павел Павлович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Бондаренко Екатерина Егоровна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Бондарчук Лидия Федосовна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Бут Василий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Бут Виктор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Бутова Нина Леонидовна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Власенко Елена Евменовна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Власенко Иван Петрович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Власенко Таисия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Ворона Анисия Романовна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Ворона Василий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Ворона Любовь Васильевна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Ворона Пелагея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</w:rPr>
        <w:t>ронин Александр Константинович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Воронин Василий Захарович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Гавриченко Евдокия Васильевна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Гавриченко Илья Андреевич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Гавричен</w:t>
      </w:r>
      <w:r>
        <w:rPr>
          <w:rFonts w:ascii="Times New Roman" w:hAnsi="Times New Roman" w:cs="Times New Roman"/>
        </w:rPr>
        <w:t>ко Любовь Константиновна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Гавур Мария Антоновна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Гавур Михаил Алексеевич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Гавур Нина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Гавур Тамара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Гетун Валерий Николаевич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Горелая Александра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Горелая Анна Григорьевна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Горелая Любовь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Горелый Алексей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Горелый Илья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Горелый Кирилл Егорович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Грибанов Олег Петрович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Гриб</w:t>
      </w:r>
      <w:r>
        <w:rPr>
          <w:rFonts w:ascii="Times New Roman" w:hAnsi="Times New Roman" w:cs="Times New Roman"/>
        </w:rPr>
        <w:t>анов Петр Анисимович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Грибанов Сергей Николаевич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Гришаева Мария Павловна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Гуля Владимир Николаевич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Дебушевская Надежда Петровна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Дебушевский Игорь Николаевич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Дедков Иван Антонович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Дедкова Ефросинья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Дедкова Мария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Дедкова Мария Романовна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Дергач Мария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Дударев Сергей Никитич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Дударев</w:t>
      </w:r>
      <w:r>
        <w:rPr>
          <w:rFonts w:ascii="Times New Roman" w:hAnsi="Times New Roman" w:cs="Times New Roman"/>
        </w:rPr>
        <w:t>а Мария Тимофеевна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Дупл</w:t>
      </w:r>
      <w:r>
        <w:rPr>
          <w:rFonts w:ascii="Times New Roman" w:hAnsi="Times New Roman" w:cs="Times New Roman"/>
        </w:rPr>
        <w:t>ечев Николай Егорович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Дуплечева Мария Гордеевна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Дуплечева Татьяна Николаевна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Емельяненко Ирина Васильевна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Иванютина Мария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Исаенко Анна Кононовна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Какоша Татьяна Николаевна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Канашков Ефим Григорьевич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Карась Екатерина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Кардаполова Лидия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Качуро Алек</w:t>
      </w:r>
      <w:r>
        <w:rPr>
          <w:rFonts w:ascii="Times New Roman" w:hAnsi="Times New Roman" w:cs="Times New Roman"/>
        </w:rPr>
        <w:t>сандра Никитична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Качуро Евдокия Макаровна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Качуро Иван Васильевич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Качуро Мария Евсеевна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Качуро Николай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Кащеев Александр Максимович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Кащеева Валентина Тимофеевна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Ковалева Наталья Яковлевна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Ковалевич Валентина Сергеевна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Ковалевич Любовь Федосовна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Ковалевич Любовь Яковлевна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Ковалевич Наталья Ан</w:t>
      </w:r>
      <w:r>
        <w:rPr>
          <w:rFonts w:ascii="Times New Roman" w:hAnsi="Times New Roman" w:cs="Times New Roman"/>
        </w:rPr>
        <w:t>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Козлова Валентина Сафроновна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Козлова Ксенья Григорьевна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Козлова Мария Стефановна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Командир Михаил Данилович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оновалова Прасковья Игнатьевна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Конопелько Татьяна Сергеевна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Коржов Михаил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Костюченко Анна Исаковна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Костюченко Михаил Исако</w:t>
      </w:r>
      <w:r>
        <w:rPr>
          <w:rFonts w:ascii="Times New Roman" w:hAnsi="Times New Roman" w:cs="Times New Roman"/>
        </w:rPr>
        <w:t>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Костюченко Пелагея Гордеевна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Кочерга Анна Авдеевна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раснощекова Варвара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Анна Владимировна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Варвара Афанасьевна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Вера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Виктор Андреевич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Евгения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Ефросинья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Ефросинья Прохоровна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Иван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Людмила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Николай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Николай Степанович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Павел Степанович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Пелагея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Крысь Ульяна Матвеевна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Кулаго Александра Павловна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Кулешова Екатерина Степановна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Кулешова Светлана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Кунгенбаев Иван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Курган Мария Аврамовна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Куцебещенко Любовь</w:t>
      </w:r>
      <w:r>
        <w:rPr>
          <w:rFonts w:ascii="Times New Roman" w:hAnsi="Times New Roman" w:cs="Times New Roman"/>
        </w:rPr>
        <w:t xml:space="preserve"> Максимовна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Куцебещенко Николай Алексеевич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Куцебещенко Петр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Куцебещенко Татьяна Васильевна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Лусто Елизавета Власовна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Макеев Алексей Павлович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Максименко Инна 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Юрий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Манькова Мария Сергеевна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Марченко Вера Карповна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Марченко Николай Павлович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Мелюхов Григорий Андреевич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Мелюхов Петр Н</w:t>
      </w:r>
      <w:r>
        <w:rPr>
          <w:rFonts w:ascii="Times New Roman" w:hAnsi="Times New Roman" w:cs="Times New Roman"/>
        </w:rPr>
        <w:t>азарович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Мелюхова Екатерина Савельевна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Мелюхова Татьяна Борисовна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Мороз Анна Власовна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Мороз Василий Власович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Мороз Виктор Петрович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Мороз Мария Власовна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Мороз Петр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Мосейчук Анастасия Федосовна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Назаревская Любовь Игнатьевна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Немцева Анастасия Антоновна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Носов Виталий Алексе</w:t>
      </w:r>
      <w:r>
        <w:rPr>
          <w:rFonts w:ascii="Times New Roman" w:hAnsi="Times New Roman" w:cs="Times New Roman"/>
        </w:rPr>
        <w:t>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Варвара Яковлевна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Татьяна Филипповна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Офицерова Анна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Пастарнак Мария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Пешева Мария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Повтарев Сергей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Погуляев Анатолий Ильич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Подольная Алла Васильевна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Потемкина Елена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Потемкина Надежда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Привал</w:t>
      </w:r>
      <w:r>
        <w:rPr>
          <w:rFonts w:ascii="Times New Roman" w:hAnsi="Times New Roman" w:cs="Times New Roman"/>
        </w:rPr>
        <w:t>ова Прасковья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</w:pPr>
      <w:r w:rsidRPr="00DE6B68">
        <w:rPr>
          <w:rFonts w:ascii="Times New Roman" w:hAnsi="Times New Roman" w:cs="Times New Roman"/>
        </w:rPr>
        <w:t>Привалова Юлия Тарасовна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Приходько Пелагея Лагутовна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Прохоренко Любовь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Прохоренко Николай Иванович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Анна Михайловна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Василий Васильевич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Иван Федорович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Наталья Игнатьевна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Пелагея Никитична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 xml:space="preserve">Пустовойтов </w:t>
      </w:r>
      <w:r>
        <w:rPr>
          <w:rFonts w:ascii="Times New Roman" w:hAnsi="Times New Roman" w:cs="Times New Roman"/>
        </w:rPr>
        <w:t>Николай Михайлович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Пустовойтова Любовь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Пуцак Екатерина Дмитриевна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Семеньков Николай Антонович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Семенькова Любовь Герасимовна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Семченко Николай Николаевич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Сердюкова Ефросинья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Сердюкова Софья Яковлевна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Сивохо Василий Устинович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Сивохо</w:t>
      </w:r>
      <w:r>
        <w:rPr>
          <w:rFonts w:ascii="Times New Roman" w:hAnsi="Times New Roman" w:cs="Times New Roman"/>
        </w:rPr>
        <w:t xml:space="preserve"> Ольга Николаевна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Скрипка Матрена Никитична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Александра Павловна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Валерий Васильевич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Василий Семенович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Вера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Виктор Петрович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Дарья Максимовна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Елена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Марфа Даниловна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Смоляк Се</w:t>
      </w:r>
      <w:r>
        <w:rPr>
          <w:rFonts w:ascii="Times New Roman" w:hAnsi="Times New Roman" w:cs="Times New Roman"/>
        </w:rPr>
        <w:t>ргей Васильевич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Смоляк Фекла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Соболева Софья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Солодкая Мария Александровна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Солодкая Мария Андреевна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Стельмух Мария Гавриловна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тельмух Прасковья Митрофановна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Сутулова Александра Петровна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Теплая Анна Игнатьевна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Теплая Ксенья Васи</w:t>
      </w:r>
      <w:r>
        <w:rPr>
          <w:rFonts w:ascii="Times New Roman" w:hAnsi="Times New Roman" w:cs="Times New Roman"/>
        </w:rPr>
        <w:t>льевна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Теплая Мария Григорьевна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имошенко Александра Тимофеевна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Урянская Анастасия Федоровна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Федерчук Роман Андреевич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Хохлов Борис Степанович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Цепок Нина Максимовна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Черник Прасковья Денисовна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Чернозем Мария Егоровна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Шавеко А</w:t>
      </w:r>
      <w:r>
        <w:rPr>
          <w:rFonts w:ascii="Times New Roman" w:hAnsi="Times New Roman" w:cs="Times New Roman"/>
        </w:rPr>
        <w:t>лександр Гапеевич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Шавеко Ефросинья Захаровна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Шавеко Нина Ивановна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Шавеко Прасковья Федосовна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Шавеко Семен Федорович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Шавеко Сергей Прохорович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Шанько Дмитрий Яковлевич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Шанько Екатерина Григорьевна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Шанько Любовь Ильинична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Шанько Любовь Иосифовна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Шанько Михаил Никифорович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Шкуратов Владимир Анатольевич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Шпинькова Ефросинья Алексеевна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Янкова Анастасия Сергеевна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Яськов Александр Анатольевич</w:t>
      </w:r>
    </w:p>
    <w:p w:rsidR="009400F7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Яцкова Любовь Гапеевна</w:t>
      </w:r>
    </w:p>
    <w:p w:rsidR="009400F7" w:rsidRPr="00C9374D" w:rsidRDefault="009400F7" w:rsidP="00727576">
      <w:pPr>
        <w:pStyle w:val="ListParagraph"/>
        <w:numPr>
          <w:ilvl w:val="0"/>
          <w:numId w:val="12"/>
        </w:numPr>
        <w:spacing w:line="240" w:lineRule="auto"/>
        <w:ind w:left="709"/>
        <w:rPr>
          <w:rFonts w:ascii="Times New Roman" w:hAnsi="Times New Roman" w:cs="Times New Roman"/>
        </w:rPr>
      </w:pPr>
      <w:r w:rsidRPr="00DE6B68">
        <w:rPr>
          <w:rFonts w:ascii="Times New Roman" w:hAnsi="Times New Roman" w:cs="Times New Roman"/>
        </w:rPr>
        <w:t>Яцкова Эмилия Дмитриевна</w:t>
      </w:r>
    </w:p>
    <w:sectPr w:rsidR="009400F7" w:rsidRPr="00C9374D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5BFD"/>
    <w:multiLevelType w:val="hybridMultilevel"/>
    <w:tmpl w:val="8270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E619F"/>
    <w:multiLevelType w:val="hybridMultilevel"/>
    <w:tmpl w:val="C8BC7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D2219"/>
    <w:multiLevelType w:val="hybridMultilevel"/>
    <w:tmpl w:val="48D2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56FD1"/>
    <w:multiLevelType w:val="hybridMultilevel"/>
    <w:tmpl w:val="DF16FB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17611"/>
    <w:multiLevelType w:val="hybridMultilevel"/>
    <w:tmpl w:val="693ED00E"/>
    <w:lvl w:ilvl="0" w:tplc="FF54DF9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9704A"/>
    <w:multiLevelType w:val="hybridMultilevel"/>
    <w:tmpl w:val="A52C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1C9"/>
    <w:rsid w:val="00007E02"/>
    <w:rsid w:val="00023D5C"/>
    <w:rsid w:val="00032F1A"/>
    <w:rsid w:val="00037BA4"/>
    <w:rsid w:val="00042AE2"/>
    <w:rsid w:val="000517BC"/>
    <w:rsid w:val="000566BC"/>
    <w:rsid w:val="000612B9"/>
    <w:rsid w:val="00071150"/>
    <w:rsid w:val="00075628"/>
    <w:rsid w:val="0008643E"/>
    <w:rsid w:val="0009243B"/>
    <w:rsid w:val="000948FF"/>
    <w:rsid w:val="000A16AA"/>
    <w:rsid w:val="000A1F57"/>
    <w:rsid w:val="000B282C"/>
    <w:rsid w:val="000B2C94"/>
    <w:rsid w:val="000B34F3"/>
    <w:rsid w:val="000C0DFE"/>
    <w:rsid w:val="000E12D9"/>
    <w:rsid w:val="000E185C"/>
    <w:rsid w:val="000F28CE"/>
    <w:rsid w:val="00113FDE"/>
    <w:rsid w:val="00121F0A"/>
    <w:rsid w:val="00132378"/>
    <w:rsid w:val="00162A7B"/>
    <w:rsid w:val="00182664"/>
    <w:rsid w:val="00195A13"/>
    <w:rsid w:val="001A01B1"/>
    <w:rsid w:val="001A10E3"/>
    <w:rsid w:val="001A3096"/>
    <w:rsid w:val="001A5066"/>
    <w:rsid w:val="001A5EC5"/>
    <w:rsid w:val="001D1B1C"/>
    <w:rsid w:val="001D2966"/>
    <w:rsid w:val="001F43E3"/>
    <w:rsid w:val="00203ECC"/>
    <w:rsid w:val="00205670"/>
    <w:rsid w:val="0022124F"/>
    <w:rsid w:val="00221607"/>
    <w:rsid w:val="00234C49"/>
    <w:rsid w:val="00247757"/>
    <w:rsid w:val="002646BC"/>
    <w:rsid w:val="00274160"/>
    <w:rsid w:val="002752C7"/>
    <w:rsid w:val="00277D7E"/>
    <w:rsid w:val="00281781"/>
    <w:rsid w:val="00283E54"/>
    <w:rsid w:val="00285B3B"/>
    <w:rsid w:val="00295D8C"/>
    <w:rsid w:val="00296F9D"/>
    <w:rsid w:val="002971DE"/>
    <w:rsid w:val="002A1809"/>
    <w:rsid w:val="002A1D22"/>
    <w:rsid w:val="002A4434"/>
    <w:rsid w:val="002D66FA"/>
    <w:rsid w:val="002E4FFF"/>
    <w:rsid w:val="002F157F"/>
    <w:rsid w:val="002F4A0A"/>
    <w:rsid w:val="002F60E4"/>
    <w:rsid w:val="003003C6"/>
    <w:rsid w:val="00304628"/>
    <w:rsid w:val="00306F29"/>
    <w:rsid w:val="00317DEF"/>
    <w:rsid w:val="0032589D"/>
    <w:rsid w:val="003261C9"/>
    <w:rsid w:val="00334512"/>
    <w:rsid w:val="003402B3"/>
    <w:rsid w:val="00352D90"/>
    <w:rsid w:val="0036168A"/>
    <w:rsid w:val="003669A9"/>
    <w:rsid w:val="0037382D"/>
    <w:rsid w:val="00375E7C"/>
    <w:rsid w:val="00390257"/>
    <w:rsid w:val="0039331C"/>
    <w:rsid w:val="003A01F3"/>
    <w:rsid w:val="003A17ED"/>
    <w:rsid w:val="003D0D89"/>
    <w:rsid w:val="003D28AD"/>
    <w:rsid w:val="003E7EBB"/>
    <w:rsid w:val="003F109E"/>
    <w:rsid w:val="003F28EC"/>
    <w:rsid w:val="004100C3"/>
    <w:rsid w:val="004205A7"/>
    <w:rsid w:val="004536C4"/>
    <w:rsid w:val="00454ABC"/>
    <w:rsid w:val="004644E8"/>
    <w:rsid w:val="004645DF"/>
    <w:rsid w:val="004728EA"/>
    <w:rsid w:val="00482CB1"/>
    <w:rsid w:val="00483FCA"/>
    <w:rsid w:val="004909A1"/>
    <w:rsid w:val="00494A85"/>
    <w:rsid w:val="004A716E"/>
    <w:rsid w:val="004C1027"/>
    <w:rsid w:val="004C10DE"/>
    <w:rsid w:val="004C4235"/>
    <w:rsid w:val="004C65BA"/>
    <w:rsid w:val="004D28AF"/>
    <w:rsid w:val="004D7E3F"/>
    <w:rsid w:val="004E7EF8"/>
    <w:rsid w:val="004F6ED1"/>
    <w:rsid w:val="00501CD0"/>
    <w:rsid w:val="005032E2"/>
    <w:rsid w:val="00510CC6"/>
    <w:rsid w:val="00511F53"/>
    <w:rsid w:val="00544633"/>
    <w:rsid w:val="005453CB"/>
    <w:rsid w:val="00551B37"/>
    <w:rsid w:val="00577140"/>
    <w:rsid w:val="005845AA"/>
    <w:rsid w:val="005901EC"/>
    <w:rsid w:val="0059602C"/>
    <w:rsid w:val="005A4ED6"/>
    <w:rsid w:val="005A622E"/>
    <w:rsid w:val="005C05D7"/>
    <w:rsid w:val="005D3CE2"/>
    <w:rsid w:val="005D6E86"/>
    <w:rsid w:val="005E5F0E"/>
    <w:rsid w:val="005F3AE1"/>
    <w:rsid w:val="0060005B"/>
    <w:rsid w:val="00601403"/>
    <w:rsid w:val="00634D1D"/>
    <w:rsid w:val="00656238"/>
    <w:rsid w:val="00677979"/>
    <w:rsid w:val="00677E4E"/>
    <w:rsid w:val="00682262"/>
    <w:rsid w:val="0068349D"/>
    <w:rsid w:val="00684C4E"/>
    <w:rsid w:val="006909AD"/>
    <w:rsid w:val="00696AD2"/>
    <w:rsid w:val="006A6FFE"/>
    <w:rsid w:val="006A71B7"/>
    <w:rsid w:val="006B6E80"/>
    <w:rsid w:val="006C2A6B"/>
    <w:rsid w:val="006C34BD"/>
    <w:rsid w:val="006C73C0"/>
    <w:rsid w:val="006D13AB"/>
    <w:rsid w:val="006D4AF1"/>
    <w:rsid w:val="007012C3"/>
    <w:rsid w:val="0070236F"/>
    <w:rsid w:val="00703675"/>
    <w:rsid w:val="00727576"/>
    <w:rsid w:val="00731A3F"/>
    <w:rsid w:val="007320A0"/>
    <w:rsid w:val="00736464"/>
    <w:rsid w:val="007445C3"/>
    <w:rsid w:val="007477E4"/>
    <w:rsid w:val="007545F2"/>
    <w:rsid w:val="00794191"/>
    <w:rsid w:val="007A28F4"/>
    <w:rsid w:val="007B1F23"/>
    <w:rsid w:val="007B74BC"/>
    <w:rsid w:val="007C07AF"/>
    <w:rsid w:val="007C0E7F"/>
    <w:rsid w:val="007C31BF"/>
    <w:rsid w:val="007E2643"/>
    <w:rsid w:val="007F19EE"/>
    <w:rsid w:val="007F59CB"/>
    <w:rsid w:val="007F6D05"/>
    <w:rsid w:val="008003B2"/>
    <w:rsid w:val="00804CF3"/>
    <w:rsid w:val="008123F2"/>
    <w:rsid w:val="00815CFB"/>
    <w:rsid w:val="00820531"/>
    <w:rsid w:val="008279F8"/>
    <w:rsid w:val="00830D0A"/>
    <w:rsid w:val="008313DA"/>
    <w:rsid w:val="008315BD"/>
    <w:rsid w:val="00832170"/>
    <w:rsid w:val="00833C2E"/>
    <w:rsid w:val="008369EA"/>
    <w:rsid w:val="00856252"/>
    <w:rsid w:val="0086245B"/>
    <w:rsid w:val="008775FC"/>
    <w:rsid w:val="00882E18"/>
    <w:rsid w:val="00883C04"/>
    <w:rsid w:val="00890D34"/>
    <w:rsid w:val="00891D71"/>
    <w:rsid w:val="008A5E96"/>
    <w:rsid w:val="008A73F5"/>
    <w:rsid w:val="008C6D22"/>
    <w:rsid w:val="008D014C"/>
    <w:rsid w:val="008D7D50"/>
    <w:rsid w:val="008F295E"/>
    <w:rsid w:val="008F499F"/>
    <w:rsid w:val="0090443F"/>
    <w:rsid w:val="00916A13"/>
    <w:rsid w:val="00922158"/>
    <w:rsid w:val="009253C8"/>
    <w:rsid w:val="00927F34"/>
    <w:rsid w:val="009400F7"/>
    <w:rsid w:val="00954BB6"/>
    <w:rsid w:val="00957CD0"/>
    <w:rsid w:val="00962D3A"/>
    <w:rsid w:val="00985BD0"/>
    <w:rsid w:val="00991C1A"/>
    <w:rsid w:val="00994088"/>
    <w:rsid w:val="009A4B1C"/>
    <w:rsid w:val="009C4737"/>
    <w:rsid w:val="009C4750"/>
    <w:rsid w:val="009D6A05"/>
    <w:rsid w:val="009F21FC"/>
    <w:rsid w:val="00A17465"/>
    <w:rsid w:val="00A17F72"/>
    <w:rsid w:val="00A27ED9"/>
    <w:rsid w:val="00A3615D"/>
    <w:rsid w:val="00A36D0E"/>
    <w:rsid w:val="00A55E83"/>
    <w:rsid w:val="00A61D0A"/>
    <w:rsid w:val="00A64022"/>
    <w:rsid w:val="00A77648"/>
    <w:rsid w:val="00AA2647"/>
    <w:rsid w:val="00AA7A8F"/>
    <w:rsid w:val="00AC2C23"/>
    <w:rsid w:val="00AC3FD1"/>
    <w:rsid w:val="00AD2476"/>
    <w:rsid w:val="00B57D00"/>
    <w:rsid w:val="00B77224"/>
    <w:rsid w:val="00B81D2A"/>
    <w:rsid w:val="00B87FA1"/>
    <w:rsid w:val="00BA41D8"/>
    <w:rsid w:val="00BB0571"/>
    <w:rsid w:val="00BB3B56"/>
    <w:rsid w:val="00BC0EFC"/>
    <w:rsid w:val="00BC4364"/>
    <w:rsid w:val="00BC6357"/>
    <w:rsid w:val="00BD3315"/>
    <w:rsid w:val="00BE35A8"/>
    <w:rsid w:val="00BE52B3"/>
    <w:rsid w:val="00BF572F"/>
    <w:rsid w:val="00C17FE8"/>
    <w:rsid w:val="00C20BE8"/>
    <w:rsid w:val="00C22C68"/>
    <w:rsid w:val="00C2363A"/>
    <w:rsid w:val="00C3101F"/>
    <w:rsid w:val="00C31E1F"/>
    <w:rsid w:val="00C320F6"/>
    <w:rsid w:val="00C35465"/>
    <w:rsid w:val="00C62764"/>
    <w:rsid w:val="00C643D2"/>
    <w:rsid w:val="00C9374D"/>
    <w:rsid w:val="00CB0206"/>
    <w:rsid w:val="00CB0335"/>
    <w:rsid w:val="00CB159C"/>
    <w:rsid w:val="00CB5FF0"/>
    <w:rsid w:val="00CD036A"/>
    <w:rsid w:val="00CE2B8F"/>
    <w:rsid w:val="00CE7DD0"/>
    <w:rsid w:val="00CF67FB"/>
    <w:rsid w:val="00D06404"/>
    <w:rsid w:val="00D134F9"/>
    <w:rsid w:val="00D14178"/>
    <w:rsid w:val="00D145D6"/>
    <w:rsid w:val="00D14C46"/>
    <w:rsid w:val="00D246A5"/>
    <w:rsid w:val="00D532A5"/>
    <w:rsid w:val="00D6305C"/>
    <w:rsid w:val="00D63C0C"/>
    <w:rsid w:val="00D744B6"/>
    <w:rsid w:val="00D817E4"/>
    <w:rsid w:val="00D96FD4"/>
    <w:rsid w:val="00DA6379"/>
    <w:rsid w:val="00DB086D"/>
    <w:rsid w:val="00DC48C1"/>
    <w:rsid w:val="00DE6B68"/>
    <w:rsid w:val="00DF5A98"/>
    <w:rsid w:val="00DF7C08"/>
    <w:rsid w:val="00E11047"/>
    <w:rsid w:val="00E11E1D"/>
    <w:rsid w:val="00E30AED"/>
    <w:rsid w:val="00E3583E"/>
    <w:rsid w:val="00E40C01"/>
    <w:rsid w:val="00E468E8"/>
    <w:rsid w:val="00E55C39"/>
    <w:rsid w:val="00E573D1"/>
    <w:rsid w:val="00E734F4"/>
    <w:rsid w:val="00E74A09"/>
    <w:rsid w:val="00E9306A"/>
    <w:rsid w:val="00E93ED2"/>
    <w:rsid w:val="00E9434D"/>
    <w:rsid w:val="00E95FBC"/>
    <w:rsid w:val="00E9758B"/>
    <w:rsid w:val="00EA76FC"/>
    <w:rsid w:val="00EB1F82"/>
    <w:rsid w:val="00EC0D4D"/>
    <w:rsid w:val="00EC1861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351F5"/>
    <w:rsid w:val="00F422C2"/>
    <w:rsid w:val="00F424AD"/>
    <w:rsid w:val="00F447F7"/>
    <w:rsid w:val="00F53066"/>
    <w:rsid w:val="00F5674E"/>
    <w:rsid w:val="00F75D9B"/>
    <w:rsid w:val="00F85168"/>
    <w:rsid w:val="00F94B26"/>
    <w:rsid w:val="00FB7AE5"/>
    <w:rsid w:val="00FC16B0"/>
    <w:rsid w:val="00FD20E2"/>
    <w:rsid w:val="00FD52DA"/>
    <w:rsid w:val="00FE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4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43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09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62D3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2D3A"/>
  </w:style>
  <w:style w:type="paragraph" w:styleId="Footer">
    <w:name w:val="footer"/>
    <w:basedOn w:val="Normal"/>
    <w:link w:val="Foot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D3A"/>
  </w:style>
  <w:style w:type="character" w:customStyle="1" w:styleId="1">
    <w:name w:val="Основной текст1"/>
    <w:basedOn w:val="DefaultParagraphFont"/>
    <w:uiPriority w:val="99"/>
    <w:rsid w:val="00962D3A"/>
    <w:rPr>
      <w:rFonts w:ascii="Arial" w:hAnsi="Arial" w:cs="Arial"/>
      <w:b/>
      <w:bCs/>
      <w:color w:val="000000"/>
      <w:spacing w:val="1"/>
      <w:w w:val="100"/>
      <w:position w:val="0"/>
      <w:sz w:val="15"/>
      <w:szCs w:val="15"/>
      <w:u w:val="none"/>
      <w:lang w:val="ru-RU" w:eastAsia="ru-RU"/>
    </w:rPr>
  </w:style>
  <w:style w:type="character" w:styleId="Hyperlink">
    <w:name w:val="Hyperlink"/>
    <w:basedOn w:val="DefaultParagraphFont"/>
    <w:uiPriority w:val="99"/>
    <w:rsid w:val="004645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295</TotalTime>
  <Pages>8</Pages>
  <Words>1441</Words>
  <Characters>8214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230</cp:revision>
  <cp:lastPrinted>2016-11-30T08:32:00Z</cp:lastPrinted>
  <dcterms:created xsi:type="dcterms:W3CDTF">2015-07-14T05:53:00Z</dcterms:created>
  <dcterms:modified xsi:type="dcterms:W3CDTF">2016-11-30T08:33:00Z</dcterms:modified>
</cp:coreProperties>
</file>